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F5" w:rsidRPr="004A6642" w:rsidRDefault="00CA41F5" w:rsidP="00E9527F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589095865" r:id="rId5"/>
        </w:object>
      </w:r>
    </w:p>
    <w:p w:rsidR="00CA41F5" w:rsidRPr="004A6642" w:rsidRDefault="00CA41F5" w:rsidP="00E9527F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CA41F5" w:rsidRPr="004A6642" w:rsidRDefault="00CA41F5" w:rsidP="00E9527F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CA41F5" w:rsidRPr="004A6642" w:rsidRDefault="00CA41F5" w:rsidP="00E9527F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CA41F5" w:rsidRPr="004A6642" w:rsidRDefault="00CA41F5" w:rsidP="00E9527F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CA41F5" w:rsidRPr="00F30895" w:rsidRDefault="00CA41F5" w:rsidP="00E9527F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>
        <w:rPr>
          <w:b/>
          <w:i/>
          <w:color w:val="000000"/>
          <w:sz w:val="28"/>
          <w:lang w:val="ru-RU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CA41F5" w:rsidRPr="004A6642" w:rsidRDefault="00CA41F5" w:rsidP="00E9527F">
      <w:pPr>
        <w:jc w:val="center"/>
        <w:rPr>
          <w:b/>
          <w:i/>
          <w:color w:val="000000"/>
          <w:sz w:val="28"/>
        </w:rPr>
      </w:pPr>
    </w:p>
    <w:p w:rsidR="00CA41F5" w:rsidRPr="004A6642" w:rsidRDefault="00CA41F5" w:rsidP="00E9527F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CA41F5" w:rsidRDefault="00CA41F5" w:rsidP="00E9527F">
      <w:pPr>
        <w:rPr>
          <w:b/>
          <w:color w:val="000000"/>
        </w:rPr>
      </w:pPr>
    </w:p>
    <w:p w:rsidR="00CA41F5" w:rsidRPr="00571A2B" w:rsidRDefault="00CA41F5" w:rsidP="008D2E16">
      <w:pPr>
        <w:rPr>
          <w:sz w:val="28"/>
          <w:u w:val="single"/>
          <w:lang w:val="ru-RU"/>
        </w:rPr>
      </w:pPr>
      <w:r w:rsidRPr="00571A2B">
        <w:rPr>
          <w:sz w:val="28"/>
          <w:lang w:val="ru-RU"/>
        </w:rPr>
        <w:t>24 травня 2018 року</w:t>
      </w:r>
      <w:r w:rsidRPr="00571A2B">
        <w:rPr>
          <w:sz w:val="28"/>
        </w:rPr>
        <w:t xml:space="preserve">                                                                            </w:t>
      </w:r>
      <w:r w:rsidRPr="00571A2B">
        <w:rPr>
          <w:sz w:val="28"/>
          <w:lang w:val="ru-RU"/>
        </w:rPr>
        <w:t xml:space="preserve">            </w:t>
      </w:r>
      <w:r w:rsidRPr="00571A2B">
        <w:rPr>
          <w:sz w:val="28"/>
        </w:rPr>
        <w:t>№</w:t>
      </w:r>
      <w:r w:rsidRPr="00571A2B">
        <w:rPr>
          <w:sz w:val="28"/>
          <w:u w:val="single"/>
          <w:lang w:val="ru-RU"/>
        </w:rPr>
        <w:t xml:space="preserve">   </w:t>
      </w:r>
      <w:r>
        <w:rPr>
          <w:sz w:val="28"/>
          <w:u w:val="single"/>
          <w:lang w:val="ru-RU"/>
        </w:rPr>
        <w:t>30</w:t>
      </w:r>
    </w:p>
    <w:p w:rsidR="00CA41F5" w:rsidRPr="004A6642" w:rsidRDefault="00CA41F5" w:rsidP="00E9527F">
      <w:pPr>
        <w:rPr>
          <w:color w:val="000000"/>
        </w:rPr>
      </w:pPr>
    </w:p>
    <w:p w:rsidR="00CA41F5" w:rsidRPr="00891B68" w:rsidRDefault="00CA41F5" w:rsidP="00E9527F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7,6000 га"/>
        </w:smartTagPr>
        <w:r>
          <w:rPr>
            <w:color w:val="000000"/>
            <w:sz w:val="28"/>
            <w:szCs w:val="28"/>
          </w:rPr>
          <w:t>47,6000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CA41F5" w:rsidRPr="00891B68" w:rsidRDefault="00CA41F5" w:rsidP="00846D7C">
      <w:pPr>
        <w:pStyle w:val="NoSpacing"/>
        <w:rPr>
          <w:color w:val="000000"/>
          <w:sz w:val="28"/>
          <w:szCs w:val="28"/>
        </w:rPr>
      </w:pPr>
    </w:p>
    <w:p w:rsidR="00CA41F5" w:rsidRPr="004A6642" w:rsidRDefault="00CA41F5" w:rsidP="00E9527F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7,6000 га"/>
        </w:smartTagPr>
        <w:r>
          <w:rPr>
            <w:color w:val="000000"/>
            <w:sz w:val="28"/>
            <w:szCs w:val="28"/>
          </w:rPr>
          <w:t xml:space="preserve">47,6000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2324285700:05:021:0001,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CA41F5" w:rsidRPr="004A6642" w:rsidRDefault="00CA41F5" w:rsidP="00E9527F">
      <w:pPr>
        <w:pStyle w:val="NoSpacing"/>
        <w:ind w:firstLine="709"/>
        <w:rPr>
          <w:color w:val="000000"/>
          <w:sz w:val="28"/>
          <w:szCs w:val="28"/>
        </w:rPr>
      </w:pPr>
    </w:p>
    <w:p w:rsidR="00CA41F5" w:rsidRPr="004A6642" w:rsidRDefault="00CA41F5" w:rsidP="00E9527F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7,6000 га"/>
        </w:smartTagPr>
        <w:r>
          <w:rPr>
            <w:color w:val="000000"/>
            <w:sz w:val="28"/>
            <w:szCs w:val="28"/>
          </w:rPr>
          <w:t xml:space="preserve">47,6000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2324285700:05:021:0001,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CA41F5" w:rsidRPr="004A6642" w:rsidRDefault="00CA41F5" w:rsidP="00E9527F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CA41F5" w:rsidRPr="004A6642" w:rsidRDefault="00CA41F5" w:rsidP="00E9527F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CA41F5" w:rsidRPr="004A6642" w:rsidRDefault="00CA41F5" w:rsidP="00E9527F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CA41F5" w:rsidRDefault="00CA41F5" w:rsidP="00E9527F">
      <w:pPr>
        <w:pStyle w:val="NoSpacing"/>
        <w:ind w:firstLine="709"/>
        <w:rPr>
          <w:color w:val="000000"/>
          <w:sz w:val="28"/>
          <w:szCs w:val="28"/>
        </w:rPr>
      </w:pPr>
    </w:p>
    <w:p w:rsidR="00CA41F5" w:rsidRPr="004A6642" w:rsidRDefault="00CA41F5" w:rsidP="00E9527F">
      <w:pPr>
        <w:pStyle w:val="NoSpacing"/>
        <w:ind w:firstLine="709"/>
        <w:rPr>
          <w:color w:val="000000"/>
          <w:sz w:val="28"/>
          <w:szCs w:val="28"/>
        </w:rPr>
      </w:pPr>
    </w:p>
    <w:p w:rsidR="00CA41F5" w:rsidRDefault="00CA41F5" w:rsidP="00E9527F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О.П.Покутній</w:t>
      </w:r>
    </w:p>
    <w:sectPr w:rsidR="00CA41F5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527F"/>
    <w:rsid w:val="000363A7"/>
    <w:rsid w:val="002163D3"/>
    <w:rsid w:val="00331F26"/>
    <w:rsid w:val="00380D8D"/>
    <w:rsid w:val="00402A36"/>
    <w:rsid w:val="004A6642"/>
    <w:rsid w:val="00571A2B"/>
    <w:rsid w:val="006953B1"/>
    <w:rsid w:val="00715E9F"/>
    <w:rsid w:val="00756BB3"/>
    <w:rsid w:val="00846D7C"/>
    <w:rsid w:val="00891B68"/>
    <w:rsid w:val="008D2E16"/>
    <w:rsid w:val="00AC2627"/>
    <w:rsid w:val="00B22713"/>
    <w:rsid w:val="00B4692B"/>
    <w:rsid w:val="00BE5DED"/>
    <w:rsid w:val="00CA41F5"/>
    <w:rsid w:val="00CF4522"/>
    <w:rsid w:val="00DA3798"/>
    <w:rsid w:val="00E9527F"/>
    <w:rsid w:val="00F3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27F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527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9527F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9527F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9527F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527F"/>
    <w:rPr>
      <w:rFonts w:ascii="Cambria" w:hAnsi="Cambria" w:cs="Times New Roman"/>
      <w:b/>
      <w:bCs/>
      <w:kern w:val="32"/>
      <w:sz w:val="32"/>
      <w:szCs w:val="32"/>
      <w:lang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9527F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9527F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9527F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E9527F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E9527F"/>
    <w:pPr>
      <w:spacing w:after="120"/>
      <w:ind w:left="283"/>
      <w:contextualSpacing/>
    </w:pPr>
  </w:style>
  <w:style w:type="paragraph" w:customStyle="1" w:styleId="tjbmf">
    <w:name w:val="tj bmf"/>
    <w:basedOn w:val="Normal"/>
    <w:uiPriority w:val="99"/>
    <w:rsid w:val="00E9527F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1365</Words>
  <Characters>779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2018-05-29T07:40:00Z</cp:lastPrinted>
  <dcterms:created xsi:type="dcterms:W3CDTF">2018-05-15T05:43:00Z</dcterms:created>
  <dcterms:modified xsi:type="dcterms:W3CDTF">2018-05-29T07:45:00Z</dcterms:modified>
</cp:coreProperties>
</file>